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0BA" w:rsidRDefault="00D850BA" w:rsidP="00D850BA">
      <w:pPr>
        <w:pStyle w:val="NoSpacing"/>
      </w:pPr>
      <w:r>
        <w:rPr>
          <w:u w:val="single"/>
        </w:rPr>
        <w:t>Richard KELSEY</w:t>
      </w:r>
      <w:r>
        <w:t xml:space="preserve">       (fl.1462-6)</w:t>
      </w:r>
    </w:p>
    <w:p w:rsidR="00D850BA" w:rsidRDefault="00D850BA" w:rsidP="00D850BA">
      <w:pPr>
        <w:pStyle w:val="NoSpacing"/>
      </w:pPr>
      <w:r>
        <w:t>Vicar of West Wycombe, Buckinghamshire.</w:t>
      </w:r>
    </w:p>
    <w:p w:rsidR="00D850BA" w:rsidRDefault="00D850BA" w:rsidP="00D850BA">
      <w:pPr>
        <w:pStyle w:val="NoSpacing"/>
      </w:pPr>
    </w:p>
    <w:p w:rsidR="00D850BA" w:rsidRDefault="00D850BA" w:rsidP="00D850BA">
      <w:pPr>
        <w:pStyle w:val="NoSpacing"/>
      </w:pPr>
    </w:p>
    <w:p w:rsidR="00D850BA" w:rsidRDefault="00D850BA" w:rsidP="00D850BA">
      <w:pPr>
        <w:pStyle w:val="NoSpacing"/>
      </w:pPr>
      <w:r>
        <w:t xml:space="preserve">         1462-6</w:t>
      </w:r>
      <w:bookmarkStart w:id="0" w:name="_GoBack"/>
      <w:bookmarkEnd w:id="0"/>
      <w:r>
        <w:tab/>
        <w:t>He was Vicar.</w:t>
      </w:r>
    </w:p>
    <w:p w:rsidR="00D850BA" w:rsidRDefault="00D850BA" w:rsidP="00D850BA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http://www.genuki.org.uk/big/eng/BKM/WestWycombe/rectors</w:t>
        </w:r>
      </w:hyperlink>
      <w:r>
        <w:t>)</w:t>
      </w:r>
    </w:p>
    <w:p w:rsidR="00D850BA" w:rsidRDefault="00D850BA" w:rsidP="00D850BA">
      <w:pPr>
        <w:pStyle w:val="NoSpacing"/>
      </w:pPr>
    </w:p>
    <w:p w:rsidR="00D850BA" w:rsidRDefault="00D850BA" w:rsidP="00D850BA">
      <w:pPr>
        <w:pStyle w:val="NoSpacing"/>
      </w:pPr>
    </w:p>
    <w:p w:rsidR="006B2F86" w:rsidRPr="00D850BA" w:rsidRDefault="00D850BA" w:rsidP="00D850BA">
      <w:pPr>
        <w:pStyle w:val="NoSpacing"/>
      </w:pPr>
      <w:r>
        <w:t>17 April 2017</w:t>
      </w:r>
    </w:p>
    <w:sectPr w:rsidR="006B2F86" w:rsidRPr="00D850B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0BA" w:rsidRDefault="00D850BA" w:rsidP="00E71FC3">
      <w:pPr>
        <w:spacing w:after="0" w:line="240" w:lineRule="auto"/>
      </w:pPr>
      <w:r>
        <w:separator/>
      </w:r>
    </w:p>
  </w:endnote>
  <w:endnote w:type="continuationSeparator" w:id="0">
    <w:p w:rsidR="00D850BA" w:rsidRDefault="00D850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0BA" w:rsidRDefault="00D850BA" w:rsidP="00E71FC3">
      <w:pPr>
        <w:spacing w:after="0" w:line="240" w:lineRule="auto"/>
      </w:pPr>
      <w:r>
        <w:separator/>
      </w:r>
    </w:p>
  </w:footnote>
  <w:footnote w:type="continuationSeparator" w:id="0">
    <w:p w:rsidR="00D850BA" w:rsidRDefault="00D850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0BA"/>
    <w:rsid w:val="001A7C09"/>
    <w:rsid w:val="00577BD5"/>
    <w:rsid w:val="00656CBA"/>
    <w:rsid w:val="006A1F77"/>
    <w:rsid w:val="00733BE7"/>
    <w:rsid w:val="00AB52E8"/>
    <w:rsid w:val="00B16D3F"/>
    <w:rsid w:val="00BB41AC"/>
    <w:rsid w:val="00D850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224CF"/>
  <w15:chartTrackingRefBased/>
  <w15:docId w15:val="{8C87AF48-248A-4CE8-BE71-70D1182A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850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BKM/WestWycombe/recto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2017-04-17T18:32:00Z</dcterms:created>
  <dcterms:modified xsi:type="dcterms:W3CDTF">2017-04-17T18:33:00Z</dcterms:modified>
</cp:coreProperties>
</file>